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7EB2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Willian HENDRY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6F93667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Lowestoft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Suffolk. Mariner.</w:t>
      </w:r>
    </w:p>
    <w:p w14:paraId="71A8C8AF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27D569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331674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Morker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74F13CF9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Southwold(q.v.),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Bukton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Southwold(q.v.) and Richard Shipman </w:t>
      </w:r>
    </w:p>
    <w:p w14:paraId="65BD1EAE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Rushmere(q.v.).</w:t>
      </w:r>
    </w:p>
    <w:p w14:paraId="234EEDBA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602BD5B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271C28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1700B0A" w14:textId="77777777" w:rsidR="003A11F9" w:rsidRDefault="003A11F9" w:rsidP="003A11F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February 2022</w:t>
      </w:r>
    </w:p>
    <w:p w14:paraId="20FC9F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CBA2" w14:textId="77777777" w:rsidR="003A11F9" w:rsidRDefault="003A11F9" w:rsidP="009139A6">
      <w:r>
        <w:separator/>
      </w:r>
    </w:p>
  </w:endnote>
  <w:endnote w:type="continuationSeparator" w:id="0">
    <w:p w14:paraId="3A43A5C4" w14:textId="77777777" w:rsidR="003A11F9" w:rsidRDefault="003A11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32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9F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5C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6543" w14:textId="77777777" w:rsidR="003A11F9" w:rsidRDefault="003A11F9" w:rsidP="009139A6">
      <w:r>
        <w:separator/>
      </w:r>
    </w:p>
  </w:footnote>
  <w:footnote w:type="continuationSeparator" w:id="0">
    <w:p w14:paraId="0784451D" w14:textId="77777777" w:rsidR="003A11F9" w:rsidRDefault="003A11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75F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8C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7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1F9"/>
    <w:rsid w:val="000666E0"/>
    <w:rsid w:val="002510B7"/>
    <w:rsid w:val="003A11F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B5B97"/>
  <w15:chartTrackingRefBased/>
  <w15:docId w15:val="{CF5FA35B-E744-4545-A02C-B0264E7F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11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2022-03-27T12:01:00Z</dcterms:created>
  <dcterms:modified xsi:type="dcterms:W3CDTF">2022-03-27T12:01:00Z</dcterms:modified>
</cp:coreProperties>
</file>